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6213D">
        <w:rPr>
          <w:rFonts w:cs="Arial"/>
          <w:b/>
          <w:caps/>
          <w:sz w:val="28"/>
          <w:szCs w:val="28"/>
        </w:rPr>
        <w:t>2198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6AF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B6AF9">
              <w:rPr>
                <w:rFonts w:cs="Arial"/>
                <w:sz w:val="20"/>
                <w:szCs w:val="20"/>
              </w:rPr>
              <w:t>Solicita reassentamento e realinhamento dos blocos sextavados do calçamento da Rua Belo Horizonte, na região de esquina com a Rua Aureliano Ribeiro Moreira, na Vila Formosa.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2B6AF9">
        <w:rPr>
          <w:rFonts w:cs="Arial"/>
        </w:rPr>
        <w:t xml:space="preserve">ao </w:t>
      </w:r>
      <w:r w:rsidR="002B6AF9" w:rsidRPr="002B6AF9">
        <w:rPr>
          <w:rFonts w:cs="Arial"/>
        </w:rPr>
        <w:t>reassentamento e realinhamento dos blocos sextavados do calçamento da Rua Belo Horizonte, na região de esquina com a Rua Aureliano Ribeiro Moreira, na Vila Formosa.</w:t>
      </w:r>
    </w:p>
    <w:p w:rsidR="002B6AF9" w:rsidRPr="002B6AF9" w:rsidRDefault="002B6AF9" w:rsidP="002B6AF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2B6AF9">
        <w:rPr>
          <w:rFonts w:cs="Arial"/>
        </w:rPr>
        <w:t>s blocos do calçamento da via se encontram soltos, oferecendo risco</w:t>
      </w:r>
      <w:r>
        <w:rPr>
          <w:rFonts w:cs="Arial"/>
        </w:rPr>
        <w:t>s</w:t>
      </w:r>
      <w:r w:rsidRPr="002B6AF9">
        <w:rPr>
          <w:rFonts w:cs="Arial"/>
        </w:rPr>
        <w:t xml:space="preserve"> aos usuários da via, especialmente aos motociclista</w:t>
      </w:r>
      <w:r>
        <w:rPr>
          <w:rFonts w:cs="Arial"/>
        </w:rPr>
        <w:t>s</w:t>
      </w:r>
      <w:r w:rsidRPr="002B6AF9">
        <w:rPr>
          <w:rFonts w:cs="Arial"/>
        </w:rPr>
        <w:t xml:space="preserve"> e pedestres idosos e gestantes, razão pela qual se faz necessária uma atenção especial por parte </w:t>
      </w:r>
      <w:r>
        <w:rPr>
          <w:rFonts w:cs="Arial"/>
        </w:rPr>
        <w:t xml:space="preserve">da </w:t>
      </w:r>
      <w:r w:rsidRPr="002B6AF9">
        <w:rPr>
          <w:rFonts w:cs="Arial"/>
        </w:rPr>
        <w:t>municipalidade para que seja pr</w:t>
      </w:r>
      <w:r>
        <w:rPr>
          <w:rFonts w:cs="Arial"/>
        </w:rPr>
        <w:t>iorizada a solução para o problema.</w:t>
      </w:r>
    </w:p>
    <w:p w:rsidR="002B6AF9" w:rsidRDefault="002B6AF9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2B6AF9" w:rsidRDefault="002B6AF9" w:rsidP="002B6AF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B6AF9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2B6AF9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B6AF9">
        <w:rPr>
          <w:rFonts w:cs="Arial"/>
        </w:rPr>
        <w:t>2 de dezembro de 2020.</w:t>
      </w:r>
    </w:p>
    <w:p w:rsidR="002B6AF9" w:rsidRDefault="002B6AF9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AF9" w:rsidRDefault="002B6AF9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AF9" w:rsidRPr="005D429C" w:rsidRDefault="002B6AF9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2B6AF9" w:rsidRDefault="002B6AF9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2B6AF9" w:rsidRDefault="002B6AF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2B6AF9" w:rsidRPr="005D429C" w:rsidRDefault="007275E0" w:rsidP="002B6AF9">
      <w:pPr>
        <w:pStyle w:val="Pr-Fotos"/>
      </w:pPr>
      <w:bookmarkStart w:id="0" w:name="_GoBack"/>
      <w:bookmarkEnd w:id="0"/>
      <w:r>
        <w:rPr>
          <w:noProof/>
          <w:lang w:eastAsia="pt-BR"/>
        </w:rPr>
        <w:lastRenderedPageBreak/>
        <w:drawing>
          <wp:inline distT="0" distB="0" distL="0" distR="0" wp14:anchorId="7B98BED9">
            <wp:extent cx="3596640" cy="7200900"/>
            <wp:effectExtent l="0" t="0" r="381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720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B6AF9" w:rsidRPr="005D429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215" w:rsidRDefault="00E15215">
      <w:r>
        <w:separator/>
      </w:r>
    </w:p>
  </w:endnote>
  <w:endnote w:type="continuationSeparator" w:id="0">
    <w:p w:rsidR="00E15215" w:rsidRDefault="00E1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215" w:rsidRDefault="00E15215">
      <w:r>
        <w:separator/>
      </w:r>
    </w:p>
  </w:footnote>
  <w:footnote w:type="continuationSeparator" w:id="0">
    <w:p w:rsidR="00E15215" w:rsidRDefault="00E15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B6AF9">
      <w:rPr>
        <w:rFonts w:cs="Arial"/>
        <w:b/>
        <w:sz w:val="20"/>
        <w:szCs w:val="20"/>
        <w:u w:val="single"/>
      </w:rPr>
      <w:t>2198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2B6AF9" w:rsidRPr="002B6AF9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275E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275E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B6AF9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3F0A2C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5E0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B11E5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13D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15215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32F5-5259-4F7F-B6FC-F3200D4ED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2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4</cp:revision>
  <cp:lastPrinted>2020-11-30T18:36:00Z</cp:lastPrinted>
  <dcterms:created xsi:type="dcterms:W3CDTF">2020-11-30T18:36:00Z</dcterms:created>
  <dcterms:modified xsi:type="dcterms:W3CDTF">2020-12-01T12:40:00Z</dcterms:modified>
</cp:coreProperties>
</file>